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F2" w:rsidRDefault="004E30F2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E30F2" w:rsidRPr="00D6680A" w:rsidRDefault="004E30F2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E30F2" w:rsidRPr="00D6680A" w:rsidRDefault="004E30F2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E30F2" w:rsidRPr="00D6680A" w:rsidRDefault="004E30F2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E30F2" w:rsidRPr="00D6680A" w:rsidRDefault="004E30F2" w:rsidP="0095302F">
      <w:pPr>
        <w:rPr>
          <w:rFonts w:ascii="Times New Roman" w:hAnsi="Times New Roman" w:cs="Times New Roman"/>
          <w:sz w:val="24"/>
          <w:szCs w:val="24"/>
        </w:rPr>
      </w:pPr>
    </w:p>
    <w:p w:rsidR="004E30F2" w:rsidRPr="00D6680A" w:rsidRDefault="004E30F2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11.08.2023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156</w:t>
      </w:r>
    </w:p>
    <w:p w:rsidR="004E30F2" w:rsidRPr="00D6680A" w:rsidRDefault="004E30F2" w:rsidP="00D163FE">
      <w:pPr>
        <w:tabs>
          <w:tab w:val="left" w:pos="7530"/>
        </w:tabs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30F2" w:rsidRPr="00D6680A" w:rsidRDefault="004E30F2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30F2" w:rsidRPr="00D6680A" w:rsidRDefault="004E30F2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30F2" w:rsidRPr="00D6680A" w:rsidRDefault="004E30F2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4E30F2" w:rsidRPr="00D6680A" w:rsidRDefault="004E30F2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4E30F2" w:rsidRPr="00D6680A" w:rsidRDefault="004E30F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4E30F2" w:rsidRPr="00D6680A" w:rsidRDefault="004E30F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4E30F2" w:rsidRPr="00D6680A" w:rsidRDefault="004E30F2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полугодие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E30F2" w:rsidRPr="00813789" w:rsidRDefault="004E30F2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E30F2" w:rsidRPr="00813789" w:rsidRDefault="004E30F2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E30F2" w:rsidRDefault="004E30F2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E742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 24 решения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 (в редакции решения Унечского района Совета народных депутатов от 17.02.2023 № 6-217, 28.04.2023 №6-221, 31.05.2023 №6-228)</w:t>
      </w:r>
    </w:p>
    <w:p w:rsidR="004E30F2" w:rsidRPr="006D3F67" w:rsidRDefault="004E30F2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0F2" w:rsidRPr="006D3F67" w:rsidRDefault="004E30F2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E30F2" w:rsidRPr="006D3F67" w:rsidRDefault="004E30F2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4E30F2" w:rsidRPr="006D3F67" w:rsidRDefault="004E30F2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478849087,31</w:t>
      </w:r>
      <w:r w:rsidRPr="00385E75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>
        <w:rPr>
          <w:rFonts w:ascii="Times New Roman" w:hAnsi="Times New Roman" w:cs="Times New Roman"/>
          <w:sz w:val="24"/>
          <w:szCs w:val="24"/>
        </w:rPr>
        <w:t>471657518,38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</w:t>
      </w:r>
      <w:r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6D3F67">
        <w:rPr>
          <w:rFonts w:ascii="Times New Roman" w:hAnsi="Times New Roman" w:cs="Times New Roman"/>
          <w:sz w:val="24"/>
          <w:szCs w:val="24"/>
        </w:rPr>
        <w:t xml:space="preserve">над </w:t>
      </w:r>
      <w:r>
        <w:rPr>
          <w:rFonts w:ascii="Times New Roman" w:hAnsi="Times New Roman" w:cs="Times New Roman"/>
          <w:sz w:val="24"/>
          <w:szCs w:val="24"/>
        </w:rPr>
        <w:t xml:space="preserve">расходами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7191568,93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4E30F2" w:rsidRPr="006D3F67" w:rsidRDefault="004E30F2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4E30F2" w:rsidRPr="006D3F67" w:rsidRDefault="004E30F2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4E30F2" w:rsidRPr="006D3F67" w:rsidRDefault="004E30F2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4E30F2" w:rsidRPr="006D3F67" w:rsidRDefault="004E30F2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4E30F2" w:rsidRPr="006D3F67" w:rsidRDefault="004E30F2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D3F67">
        <w:rPr>
          <w:rFonts w:ascii="Times New Roman" w:hAnsi="Times New Roman" w:cs="Times New Roman"/>
          <w:sz w:val="24"/>
          <w:szCs w:val="24"/>
        </w:rPr>
        <w:t xml:space="preserve">инансовому управлению администрации Унечского района направить в Унечский районный Совет народных депутатов, 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 w:cs="Times New Roman"/>
          <w:sz w:val="24"/>
          <w:szCs w:val="24"/>
        </w:rPr>
        <w:t>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 xml:space="preserve">1 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E30F2" w:rsidRPr="006D3F67" w:rsidRDefault="004E30F2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4E30F2" w:rsidRPr="006D3F67" w:rsidRDefault="004E30F2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4E30F2" w:rsidRPr="006D3F67" w:rsidRDefault="004E30F2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4E30F2" w:rsidRPr="006D3F67" w:rsidRDefault="004E30F2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0F2" w:rsidRPr="006D3F67" w:rsidRDefault="004E30F2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30F2" w:rsidRPr="006D3F67" w:rsidRDefault="004E30F2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30F2" w:rsidRPr="006D3F67" w:rsidRDefault="004E30F2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4E30F2" w:rsidRDefault="004E30F2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4E30F2" w:rsidRPr="00D52F09" w:rsidRDefault="004E30F2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0F2" w:rsidRPr="00D52F09" w:rsidRDefault="004E30F2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0F2" w:rsidRPr="00EE7429" w:rsidRDefault="004E30F2" w:rsidP="00EE742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E30F2" w:rsidRPr="00EE7429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F2" w:rsidRDefault="004E30F2" w:rsidP="00D163FE">
      <w:pPr>
        <w:spacing w:line="240" w:lineRule="auto"/>
      </w:pPr>
      <w:r>
        <w:separator/>
      </w:r>
    </w:p>
  </w:endnote>
  <w:endnote w:type="continuationSeparator" w:id="1">
    <w:p w:rsidR="004E30F2" w:rsidRDefault="004E30F2" w:rsidP="00D16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F2" w:rsidRDefault="004E30F2" w:rsidP="00D163FE">
      <w:pPr>
        <w:spacing w:line="240" w:lineRule="auto"/>
      </w:pPr>
      <w:r>
        <w:separator/>
      </w:r>
    </w:p>
  </w:footnote>
  <w:footnote w:type="continuationSeparator" w:id="1">
    <w:p w:rsidR="004E30F2" w:rsidRDefault="004E30F2" w:rsidP="00D163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14007"/>
    <w:rsid w:val="001163DA"/>
    <w:rsid w:val="00157CAD"/>
    <w:rsid w:val="001B20F2"/>
    <w:rsid w:val="001D0D70"/>
    <w:rsid w:val="002479FC"/>
    <w:rsid w:val="00264009"/>
    <w:rsid w:val="002932A4"/>
    <w:rsid w:val="00312C74"/>
    <w:rsid w:val="00366B2C"/>
    <w:rsid w:val="00367983"/>
    <w:rsid w:val="003850CA"/>
    <w:rsid w:val="00385E75"/>
    <w:rsid w:val="00497B79"/>
    <w:rsid w:val="004B4294"/>
    <w:rsid w:val="004C1F11"/>
    <w:rsid w:val="004E30F2"/>
    <w:rsid w:val="004F6F85"/>
    <w:rsid w:val="00551D89"/>
    <w:rsid w:val="00553E71"/>
    <w:rsid w:val="005764F5"/>
    <w:rsid w:val="0061707D"/>
    <w:rsid w:val="0063682A"/>
    <w:rsid w:val="00646847"/>
    <w:rsid w:val="0066230F"/>
    <w:rsid w:val="006D3F67"/>
    <w:rsid w:val="006D46D4"/>
    <w:rsid w:val="00701E7A"/>
    <w:rsid w:val="00760ED7"/>
    <w:rsid w:val="00780D0C"/>
    <w:rsid w:val="007B3733"/>
    <w:rsid w:val="007C26FD"/>
    <w:rsid w:val="007C6D17"/>
    <w:rsid w:val="007F5E1D"/>
    <w:rsid w:val="00813789"/>
    <w:rsid w:val="00822370"/>
    <w:rsid w:val="0082568E"/>
    <w:rsid w:val="00866AC8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51953"/>
    <w:rsid w:val="00A928EC"/>
    <w:rsid w:val="00AC2F87"/>
    <w:rsid w:val="00B36482"/>
    <w:rsid w:val="00B55EFB"/>
    <w:rsid w:val="00B94FAB"/>
    <w:rsid w:val="00BA394D"/>
    <w:rsid w:val="00BF21FE"/>
    <w:rsid w:val="00BF5B06"/>
    <w:rsid w:val="00C40187"/>
    <w:rsid w:val="00CA0300"/>
    <w:rsid w:val="00CC5DAD"/>
    <w:rsid w:val="00CF01FB"/>
    <w:rsid w:val="00CF0A78"/>
    <w:rsid w:val="00D1265F"/>
    <w:rsid w:val="00D163FE"/>
    <w:rsid w:val="00D2738D"/>
    <w:rsid w:val="00D41DB9"/>
    <w:rsid w:val="00D52F09"/>
    <w:rsid w:val="00D6680A"/>
    <w:rsid w:val="00DB317E"/>
    <w:rsid w:val="00DD6E08"/>
    <w:rsid w:val="00E20BBC"/>
    <w:rsid w:val="00E44255"/>
    <w:rsid w:val="00EA25B5"/>
    <w:rsid w:val="00EE3715"/>
    <w:rsid w:val="00EE7429"/>
    <w:rsid w:val="00F405DD"/>
    <w:rsid w:val="00F47F1E"/>
    <w:rsid w:val="00FA2A45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163FE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163FE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163FE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360</Words>
  <Characters>2054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10</cp:revision>
  <cp:lastPrinted>2023-08-10T08:00:00Z</cp:lastPrinted>
  <dcterms:created xsi:type="dcterms:W3CDTF">2023-07-31T08:48:00Z</dcterms:created>
  <dcterms:modified xsi:type="dcterms:W3CDTF">2023-08-30T13:50:00Z</dcterms:modified>
</cp:coreProperties>
</file>